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0A" w:rsidRPr="00463D96" w:rsidRDefault="001D3A0A" w:rsidP="00905B40">
      <w:pPr>
        <w:spacing w:line="540" w:lineRule="exact"/>
        <w:jc w:val="center"/>
        <w:rPr>
          <w:rFonts w:ascii="方正小标宋简体" w:eastAsia="方正小标宋简体" w:hAnsi="黑体"/>
          <w:bCs/>
          <w:sz w:val="44"/>
          <w:szCs w:val="32"/>
        </w:rPr>
      </w:pPr>
      <w:r w:rsidRPr="00C50D9C">
        <w:rPr>
          <w:rFonts w:ascii="方正小标宋简体" w:eastAsia="方正小标宋简体" w:hAnsi="黑体" w:hint="eastAsia"/>
          <w:bCs/>
          <w:sz w:val="44"/>
          <w:szCs w:val="32"/>
        </w:rPr>
        <w:t>贵阳市第四人民医院</w:t>
      </w:r>
      <w:r w:rsidRPr="001B0DF1">
        <w:rPr>
          <w:rFonts w:ascii="方正小标宋简体" w:eastAsia="方正小标宋简体" w:hAnsi="黑体"/>
          <w:bCs/>
          <w:sz w:val="44"/>
          <w:szCs w:val="32"/>
        </w:rPr>
        <w:t>201</w:t>
      </w:r>
      <w:r>
        <w:rPr>
          <w:rFonts w:ascii="方正小标宋简体" w:eastAsia="方正小标宋简体" w:hAnsi="黑体"/>
          <w:bCs/>
          <w:sz w:val="44"/>
          <w:szCs w:val="32"/>
        </w:rPr>
        <w:t>7</w:t>
      </w:r>
      <w:r w:rsidRPr="001B0DF1">
        <w:rPr>
          <w:rFonts w:ascii="方正小标宋简体" w:eastAsia="方正小标宋简体" w:hAnsi="黑体" w:hint="eastAsia"/>
          <w:bCs/>
          <w:sz w:val="44"/>
          <w:szCs w:val="32"/>
        </w:rPr>
        <w:t>年面向社会公开招聘事业编制</w:t>
      </w:r>
      <w:r w:rsidRPr="001B0DF1">
        <w:rPr>
          <w:rFonts w:ascii="方正小标宋简体" w:eastAsia="方正小标宋简体" w:hAnsi="宋体" w:cs="宋体" w:hint="eastAsia"/>
          <w:bCs/>
          <w:kern w:val="0"/>
          <w:sz w:val="44"/>
          <w:szCs w:val="32"/>
        </w:rPr>
        <w:t>工作人员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32"/>
        </w:rPr>
        <w:t>笔试、</w:t>
      </w:r>
      <w:r w:rsidRPr="001B0DF1">
        <w:rPr>
          <w:rFonts w:ascii="方正小标宋简体" w:eastAsia="方正小标宋简体" w:hAnsi="Times New Roman" w:hint="eastAsia"/>
          <w:sz w:val="44"/>
          <w:szCs w:val="32"/>
        </w:rPr>
        <w:t>面试</w:t>
      </w:r>
      <w:r>
        <w:rPr>
          <w:rFonts w:ascii="方正小标宋简体" w:eastAsia="方正小标宋简体" w:hAnsi="Times New Roman" w:hint="eastAsia"/>
          <w:sz w:val="44"/>
          <w:szCs w:val="32"/>
        </w:rPr>
        <w:t>总成绩、进入体检环节人员名单及体检有</w:t>
      </w:r>
      <w:r w:rsidRPr="001B0DF1">
        <w:rPr>
          <w:rFonts w:ascii="方正小标宋简体" w:eastAsia="方正小标宋简体" w:hAnsi="Times New Roman" w:hint="eastAsia"/>
          <w:sz w:val="44"/>
          <w:szCs w:val="32"/>
        </w:rPr>
        <w:t>关事宜的公告</w:t>
      </w:r>
    </w:p>
    <w:p w:rsidR="001D3A0A" w:rsidRPr="001B0DF1" w:rsidRDefault="001D3A0A" w:rsidP="007823D2">
      <w:pPr>
        <w:spacing w:line="540" w:lineRule="exact"/>
        <w:ind w:firstLine="880"/>
        <w:jc w:val="center"/>
        <w:rPr>
          <w:rFonts w:ascii="方正小标宋简体" w:eastAsia="方正小标宋简体" w:hAnsi="黑体"/>
          <w:bCs/>
          <w:sz w:val="44"/>
          <w:szCs w:val="32"/>
        </w:rPr>
      </w:pPr>
    </w:p>
    <w:p w:rsidR="001D3A0A" w:rsidRPr="001B0DF1" w:rsidRDefault="001D3A0A" w:rsidP="00690DB8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各位考生：</w:t>
      </w:r>
    </w:p>
    <w:p w:rsidR="001D3A0A" w:rsidRDefault="001D3A0A" w:rsidP="00690DB8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根据</w:t>
      </w:r>
      <w:r w:rsidRPr="00CF4EFC">
        <w:rPr>
          <w:rFonts w:ascii="仿宋_GB2312" w:eastAsia="仿宋_GB2312" w:hAnsi="仿宋" w:hint="eastAsia"/>
          <w:sz w:val="32"/>
          <w:szCs w:val="32"/>
        </w:rPr>
        <w:t>《</w:t>
      </w:r>
      <w:r w:rsidRPr="00CF4EFC">
        <w:rPr>
          <w:rFonts w:ascii="仿宋_GB2312" w:eastAsia="仿宋_GB2312" w:hint="eastAsia"/>
          <w:sz w:val="32"/>
          <w:szCs w:val="32"/>
        </w:rPr>
        <w:t>贵阳市卫生和计划生育委员会</w:t>
      </w:r>
      <w:r w:rsidRPr="00CF4EFC">
        <w:rPr>
          <w:rFonts w:ascii="仿宋_GB2312" w:eastAsia="仿宋_GB2312"/>
          <w:sz w:val="32"/>
          <w:szCs w:val="32"/>
        </w:rPr>
        <w:t>2017</w:t>
      </w:r>
      <w:r w:rsidRPr="00CF4EFC">
        <w:rPr>
          <w:rFonts w:ascii="仿宋_GB2312" w:eastAsia="仿宋_GB2312" w:hint="eastAsia"/>
          <w:sz w:val="32"/>
          <w:szCs w:val="32"/>
        </w:rPr>
        <w:t>年直属事业单位公开招聘事业编制工作人员简章》（以下简称《招聘简章》）</w:t>
      </w:r>
      <w:r w:rsidRPr="00CF4EFC">
        <w:rPr>
          <w:rFonts w:ascii="Times New Roman" w:eastAsia="仿宋_GB2312" w:hAnsi="Times New Roman" w:hint="eastAsia"/>
          <w:sz w:val="32"/>
          <w:szCs w:val="32"/>
        </w:rPr>
        <w:t>的规定</w:t>
      </w:r>
      <w:r w:rsidRPr="001B0DF1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现将笔试、</w:t>
      </w:r>
      <w:r w:rsidRPr="001B0DF1">
        <w:rPr>
          <w:rFonts w:ascii="仿宋_GB2312" w:eastAsia="仿宋_GB2312" w:hAnsi="宋体" w:cs="宋体" w:hint="eastAsia"/>
          <w:kern w:val="0"/>
          <w:sz w:val="32"/>
          <w:szCs w:val="32"/>
        </w:rPr>
        <w:t>面试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总成绩、进入体检人员名单及体检有关事宜</w:t>
      </w:r>
      <w:r w:rsidRPr="001B0DF1">
        <w:rPr>
          <w:rFonts w:ascii="Times New Roman" w:eastAsia="仿宋_GB2312" w:hAnsi="Times New Roman" w:hint="eastAsia"/>
          <w:sz w:val="32"/>
          <w:szCs w:val="32"/>
        </w:rPr>
        <w:t>公告</w:t>
      </w:r>
      <w:r>
        <w:rPr>
          <w:rFonts w:ascii="Times New Roman" w:eastAsia="仿宋_GB2312" w:hAnsi="Times New Roman" w:hint="eastAsia"/>
          <w:sz w:val="32"/>
          <w:szCs w:val="32"/>
        </w:rPr>
        <w:t>如下：</w:t>
      </w:r>
    </w:p>
    <w:p w:rsidR="001D3A0A" w:rsidRPr="002C31AF" w:rsidRDefault="001D3A0A" w:rsidP="00690DB8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一、</w:t>
      </w:r>
      <w:r w:rsidRPr="002C31AF">
        <w:rPr>
          <w:rFonts w:ascii="仿宋_GB2312" w:eastAsia="仿宋_GB2312" w:hAnsi="黑体"/>
          <w:bCs/>
          <w:sz w:val="32"/>
          <w:szCs w:val="32"/>
        </w:rPr>
        <w:t>2017</w:t>
      </w:r>
      <w:r w:rsidRPr="002C31AF">
        <w:rPr>
          <w:rFonts w:ascii="仿宋_GB2312" w:eastAsia="仿宋_GB2312" w:hAnsi="黑体" w:hint="eastAsia"/>
          <w:bCs/>
          <w:sz w:val="32"/>
          <w:szCs w:val="32"/>
        </w:rPr>
        <w:t>年面向社会公开招聘事业编制</w:t>
      </w:r>
      <w:r w:rsidRPr="002C31AF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工作人员笔试、</w:t>
      </w:r>
      <w:r w:rsidRPr="002C31AF">
        <w:rPr>
          <w:rFonts w:ascii="仿宋_GB2312" w:eastAsia="仿宋_GB2312" w:hAnsi="Times New Roman" w:hint="eastAsia"/>
          <w:sz w:val="32"/>
          <w:szCs w:val="32"/>
        </w:rPr>
        <w:t>面试总成绩、进入体检人员名单</w:t>
      </w:r>
      <w:r>
        <w:rPr>
          <w:rFonts w:ascii="仿宋_GB2312" w:eastAsia="仿宋_GB2312" w:hAnsi="Times New Roman" w:hint="eastAsia"/>
          <w:sz w:val="32"/>
          <w:szCs w:val="32"/>
        </w:rPr>
        <w:t>（见附件）。</w:t>
      </w:r>
    </w:p>
    <w:p w:rsidR="001D3A0A" w:rsidRPr="004D5466" w:rsidRDefault="001D3A0A" w:rsidP="00690DB8">
      <w:pPr>
        <w:spacing w:line="580" w:lineRule="exact"/>
        <w:ind w:firstLineChars="200" w:firstLine="640"/>
        <w:rPr>
          <w:rFonts w:ascii="仿宋_GB2312" w:eastAsia="仿宋_GB2312"/>
          <w:color w:val="3D3D3D"/>
          <w:sz w:val="32"/>
          <w:szCs w:val="32"/>
        </w:rPr>
      </w:pPr>
      <w:r>
        <w:rPr>
          <w:rFonts w:ascii="仿宋_GB2312" w:eastAsia="仿宋_GB2312" w:hint="eastAsia"/>
          <w:color w:val="3D3D3D"/>
          <w:sz w:val="32"/>
          <w:szCs w:val="32"/>
        </w:rPr>
        <w:t>二、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体检有关事宜</w:t>
      </w:r>
    </w:p>
    <w:p w:rsidR="001D3A0A" w:rsidRPr="002E4137" w:rsidRDefault="001D3A0A" w:rsidP="00690DB8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（一）体检时间：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03"/>
          <w:attr w:name="Month" w:val="11"/>
          <w:attr w:name="Year" w:val="2017"/>
        </w:smartTagPr>
        <w:r w:rsidRPr="002E4137">
          <w:rPr>
            <w:rFonts w:ascii="仿宋_GB2312" w:eastAsia="仿宋_GB2312" w:hAnsi="宋体" w:cs="宋体"/>
            <w:kern w:val="0"/>
            <w:sz w:val="32"/>
            <w:szCs w:val="32"/>
          </w:rPr>
          <w:t>201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7</w:t>
        </w:r>
        <w:r w:rsidRPr="002E4137"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11</w:t>
        </w:r>
        <w:r w:rsidRPr="002E4137"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03</w:t>
        </w:r>
        <w:r w:rsidRPr="002E4137"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（星期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）；</w:t>
      </w:r>
    </w:p>
    <w:p w:rsidR="001D3A0A" w:rsidRPr="003B6671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进入体检的考生请于体检当日上午</w:t>
      </w:r>
      <w:r>
        <w:rPr>
          <w:rFonts w:ascii="仿宋_GB2312" w:eastAsia="仿宋_GB2312" w:hAnsi="宋体" w:cs="宋体"/>
          <w:kern w:val="0"/>
          <w:sz w:val="32"/>
          <w:szCs w:val="32"/>
        </w:rPr>
        <w:t>8</w:t>
      </w:r>
      <w:r w:rsidRPr="003B6671">
        <w:rPr>
          <w:rFonts w:ascii="仿宋_GB2312" w:eastAsia="仿宋_GB2312" w:hAnsi="宋体" w:cs="宋体"/>
          <w:kern w:val="0"/>
          <w:sz w:val="32"/>
          <w:szCs w:val="32"/>
        </w:rPr>
        <w:t>: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6671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前到</w:t>
      </w:r>
      <w:r w:rsidRPr="00877A45">
        <w:rPr>
          <w:rStyle w:val="Emphasis"/>
          <w:rFonts w:ascii="仿宋_GB2312" w:eastAsia="仿宋_GB2312" w:hAnsi="Arial" w:cs="Arial" w:hint="eastAsia"/>
          <w:i w:val="0"/>
          <w:sz w:val="32"/>
          <w:szCs w:val="20"/>
          <w:shd w:val="clear" w:color="auto" w:fill="FFFFFF"/>
        </w:rPr>
        <w:t>贵阳市观山湖区石林东路喀斯特公园南门</w:t>
      </w:r>
      <w:r w:rsidRPr="00877A45">
        <w:rPr>
          <w:rFonts w:ascii="仿宋_GB2312" w:eastAsia="仿宋_GB2312" w:hAnsi="宋体" w:cs="宋体" w:hint="eastAsia"/>
          <w:kern w:val="0"/>
          <w:sz w:val="32"/>
          <w:szCs w:val="32"/>
        </w:rPr>
        <w:t>集合，</w:t>
      </w: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超过</w:t>
      </w:r>
      <w:r>
        <w:rPr>
          <w:rFonts w:ascii="仿宋_GB2312" w:eastAsia="仿宋_GB2312" w:hAnsi="宋体" w:cs="宋体"/>
          <w:kern w:val="0"/>
          <w:sz w:val="32"/>
          <w:szCs w:val="32"/>
        </w:rPr>
        <w:t>8</w:t>
      </w:r>
      <w:r w:rsidRPr="003B6671">
        <w:rPr>
          <w:rFonts w:ascii="仿宋_GB2312" w:eastAsia="仿宋_GB2312" w:hAnsi="宋体" w:cs="宋体"/>
          <w:kern w:val="0"/>
          <w:sz w:val="32"/>
          <w:szCs w:val="32"/>
        </w:rPr>
        <w:t>:</w:t>
      </w:r>
      <w:r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3B6671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仍未到达的视为自动放弃，责任自负。</w:t>
      </w:r>
    </w:p>
    <w:p w:rsidR="001D3A0A" w:rsidRDefault="001D3A0A" w:rsidP="00690DB8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（二）注意事项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考生应持本人有效第二代居民身份证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（或临时身份证）及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笔试准考证参加体检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体检过程实行封闭式管理。考生自体检当日报到起至离开体检区域，一律禁止以任何理由使用手机及其他具有通信、上网功能的电子设备，一经发现，暂停其后续体检项目并取消该考生进入下一环节资格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体检人员体检前一天注意休息，勿熬夜，勿饮酒，清淡饮食，避免剧烈运动，晚上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21:00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后至体检前禁食、禁水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体检费用</w:t>
      </w:r>
      <w:r w:rsidRPr="002D6AB4">
        <w:rPr>
          <w:rFonts w:ascii="仿宋_GB2312" w:eastAsia="仿宋_GB2312" w:hAnsi="宋体" w:cs="宋体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80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/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人，由考生自理并现场交体检医院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请考生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务必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保持通讯畅通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,</w:t>
      </w:r>
      <w:r w:rsidRPr="002E4137">
        <w:rPr>
          <w:rFonts w:eastAsia="仿宋_GB2312" w:hint="eastAsia"/>
          <w:bCs/>
          <w:sz w:val="32"/>
          <w:szCs w:val="32"/>
        </w:rPr>
        <w:t>因考生未及时查询</w:t>
      </w:r>
      <w:r>
        <w:rPr>
          <w:rFonts w:eastAsia="仿宋_GB2312" w:hint="eastAsia"/>
          <w:bCs/>
          <w:sz w:val="32"/>
          <w:szCs w:val="32"/>
        </w:rPr>
        <w:t>公告信息</w:t>
      </w:r>
      <w:r w:rsidRPr="002E4137">
        <w:rPr>
          <w:rFonts w:eastAsia="仿宋_GB2312" w:hint="eastAsia"/>
          <w:bCs/>
          <w:sz w:val="32"/>
          <w:szCs w:val="32"/>
        </w:rPr>
        <w:t>或无法联系而引起的后果由考生自负；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未参加体检的人员，取消进入下一环节资格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三</w:t>
      </w:r>
      <w:r w:rsidRPr="002E4137">
        <w:rPr>
          <w:rFonts w:eastAsia="仿宋_GB2312" w:hint="eastAsia"/>
          <w:bCs/>
          <w:sz w:val="32"/>
          <w:szCs w:val="32"/>
        </w:rPr>
        <w:t>、其他事项按《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招聘</w:t>
      </w:r>
      <w:r w:rsidRPr="002E4137">
        <w:rPr>
          <w:rFonts w:eastAsia="仿宋_GB2312" w:hint="eastAsia"/>
          <w:bCs/>
          <w:sz w:val="32"/>
          <w:szCs w:val="32"/>
        </w:rPr>
        <w:t>简章》规定执行。</w:t>
      </w:r>
    </w:p>
    <w:p w:rsidR="001D3A0A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咨询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电话：</w:t>
      </w:r>
      <w:r w:rsidRPr="002E4137">
        <w:rPr>
          <w:rFonts w:ascii="仿宋_GB2312" w:eastAsia="仿宋_GB2312" w:hAnsi="仿宋"/>
          <w:sz w:val="32"/>
          <w:szCs w:val="32"/>
        </w:rPr>
        <w:t>0851-</w:t>
      </w:r>
      <w:r>
        <w:rPr>
          <w:rFonts w:ascii="仿宋_GB2312" w:eastAsia="仿宋_GB2312" w:hAnsi="仿宋"/>
          <w:sz w:val="32"/>
          <w:szCs w:val="32"/>
        </w:rPr>
        <w:t>85786510</w:t>
      </w:r>
      <w:r w:rsidRPr="002E4137">
        <w:rPr>
          <w:rFonts w:ascii="仿宋_GB2312" w:eastAsia="仿宋_GB2312" w:hAnsi="仿宋" w:hint="eastAsia"/>
          <w:sz w:val="32"/>
          <w:szCs w:val="32"/>
        </w:rPr>
        <w:t>；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现场联系人：吴云：</w:t>
      </w:r>
      <w:r>
        <w:rPr>
          <w:rFonts w:ascii="仿宋_GB2312" w:eastAsia="仿宋_GB2312" w:hAnsi="仿宋"/>
          <w:sz w:val="32"/>
          <w:szCs w:val="32"/>
        </w:rPr>
        <w:t>15985165060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1D3A0A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1D3A0A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1D3A0A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特此公告。</w:t>
      </w:r>
    </w:p>
    <w:p w:rsidR="001D3A0A" w:rsidRPr="002E4137" w:rsidRDefault="001D3A0A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1D3A0A" w:rsidRDefault="001D3A0A" w:rsidP="004C1106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  <w:r w:rsidRPr="006F239A">
        <w:rPr>
          <w:rFonts w:ascii="仿宋_GB2312" w:eastAsia="仿宋_GB2312" w:hint="eastAsia"/>
          <w:color w:val="3D3D3D"/>
          <w:sz w:val="32"/>
          <w:szCs w:val="32"/>
        </w:rPr>
        <w:t>附件：</w:t>
      </w:r>
      <w:r w:rsidRPr="002C31AF">
        <w:rPr>
          <w:rFonts w:ascii="仿宋_GB2312" w:eastAsia="仿宋_GB2312" w:hAnsi="黑体" w:cs="Times New Roman"/>
          <w:bCs/>
          <w:sz w:val="32"/>
          <w:szCs w:val="32"/>
        </w:rPr>
        <w:t xml:space="preserve"> 2017</w:t>
      </w:r>
      <w:r w:rsidRPr="002C31AF">
        <w:rPr>
          <w:rFonts w:ascii="仿宋_GB2312" w:eastAsia="仿宋_GB2312" w:hAnsi="黑体" w:cs="Times New Roman" w:hint="eastAsia"/>
          <w:bCs/>
          <w:sz w:val="32"/>
          <w:szCs w:val="32"/>
        </w:rPr>
        <w:t>年面向社会公开招聘事业编制</w:t>
      </w:r>
      <w:r w:rsidRPr="002C31AF">
        <w:rPr>
          <w:rFonts w:ascii="仿宋_GB2312" w:eastAsia="仿宋_GB2312" w:hint="eastAsia"/>
          <w:bCs/>
          <w:sz w:val="32"/>
          <w:szCs w:val="32"/>
        </w:rPr>
        <w:t>工作人员笔试、</w:t>
      </w:r>
      <w:r w:rsidRPr="002C31AF">
        <w:rPr>
          <w:rFonts w:ascii="仿宋_GB2312" w:eastAsia="仿宋_GB2312" w:hAnsi="Times New Roman" w:cs="Times New Roman" w:hint="eastAsia"/>
          <w:sz w:val="32"/>
          <w:szCs w:val="32"/>
        </w:rPr>
        <w:t>面试</w:t>
      </w:r>
      <w:r w:rsidRPr="002C31AF">
        <w:rPr>
          <w:rFonts w:ascii="仿宋_GB2312" w:eastAsia="仿宋_GB2312" w:hAnsi="Times New Roman" w:hint="eastAsia"/>
          <w:sz w:val="32"/>
          <w:szCs w:val="32"/>
        </w:rPr>
        <w:t>总成绩</w:t>
      </w:r>
      <w:r w:rsidRPr="002C31AF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2C31AF">
        <w:rPr>
          <w:rFonts w:ascii="仿宋_GB2312" w:eastAsia="仿宋_GB2312" w:hAnsi="Times New Roman" w:hint="eastAsia"/>
          <w:sz w:val="32"/>
          <w:szCs w:val="32"/>
        </w:rPr>
        <w:t>进入体检人员名单</w:t>
      </w:r>
    </w:p>
    <w:p w:rsidR="001D3A0A" w:rsidRDefault="001D3A0A" w:rsidP="00690DB8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D3A0A" w:rsidRDefault="001D3A0A" w:rsidP="00690DB8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D3A0A" w:rsidRDefault="001D3A0A" w:rsidP="00690DB8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D3A0A" w:rsidRDefault="001D3A0A" w:rsidP="00690DB8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D3A0A" w:rsidRPr="004C1106" w:rsidRDefault="001D3A0A" w:rsidP="00690DB8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D3A0A" w:rsidRDefault="001D3A0A" w:rsidP="00007D0D">
      <w:pPr>
        <w:wordWrap w:val="0"/>
        <w:spacing w:line="580" w:lineRule="exact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贵阳市第四人民医院</w:t>
      </w:r>
      <w:r w:rsidRPr="001B0DF1">
        <w:rPr>
          <w:rFonts w:ascii="仿宋_GB2312" w:eastAsia="仿宋_GB2312" w:hAnsi="宋体" w:cs="宋体" w:hint="eastAsia"/>
          <w:kern w:val="0"/>
          <w:sz w:val="32"/>
          <w:szCs w:val="32"/>
        </w:rPr>
        <w:t>招聘工作办公室</w:t>
      </w:r>
    </w:p>
    <w:p w:rsidR="001D3A0A" w:rsidRPr="001B0DF1" w:rsidRDefault="001D3A0A" w:rsidP="00AE2B91">
      <w:pPr>
        <w:spacing w:line="580" w:lineRule="exact"/>
        <w:ind w:right="640" w:firstLineChars="1400" w:firstLine="448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0"/>
          <w:attr w:name="Year" w:val="2017"/>
        </w:smartTagPr>
        <w:r w:rsidRPr="001B0DF1">
          <w:rPr>
            <w:rFonts w:ascii="仿宋_GB2312" w:eastAsia="仿宋_GB2312" w:hAnsi="宋体" w:cs="宋体"/>
            <w:kern w:val="0"/>
            <w:sz w:val="32"/>
            <w:szCs w:val="32"/>
          </w:rPr>
          <w:t>201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7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10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26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</w:p>
    <w:p w:rsidR="001D3A0A" w:rsidRDefault="001D3A0A" w:rsidP="00690DB8">
      <w:pPr>
        <w:spacing w:line="580" w:lineRule="exact"/>
      </w:pPr>
    </w:p>
    <w:sectPr w:rsidR="001D3A0A" w:rsidSect="00AF37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A0A" w:rsidRDefault="001D3A0A" w:rsidP="00EE7954">
      <w:r>
        <w:separator/>
      </w:r>
    </w:p>
  </w:endnote>
  <w:endnote w:type="continuationSeparator" w:id="0">
    <w:p w:rsidR="001D3A0A" w:rsidRDefault="001D3A0A" w:rsidP="00EE7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DD6F7A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3A0A" w:rsidRDefault="001D3A0A" w:rsidP="00EE7954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DD6F7A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D3A0A" w:rsidRDefault="001D3A0A" w:rsidP="00EE7954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EE7954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A0A" w:rsidRDefault="001D3A0A" w:rsidP="00EE7954">
      <w:r>
        <w:separator/>
      </w:r>
    </w:p>
  </w:footnote>
  <w:footnote w:type="continuationSeparator" w:id="0">
    <w:p w:rsidR="001D3A0A" w:rsidRDefault="001D3A0A" w:rsidP="00EE7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EE7954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AF370A">
    <w:pPr>
      <w:pStyle w:val="Header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0A" w:rsidRDefault="001D3A0A" w:rsidP="00EE7954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D2"/>
    <w:rsid w:val="00007D0D"/>
    <w:rsid w:val="000141D5"/>
    <w:rsid w:val="00057824"/>
    <w:rsid w:val="00067D7F"/>
    <w:rsid w:val="00067FDA"/>
    <w:rsid w:val="000833FF"/>
    <w:rsid w:val="000E3DC2"/>
    <w:rsid w:val="000E6005"/>
    <w:rsid w:val="000F1816"/>
    <w:rsid w:val="00185B35"/>
    <w:rsid w:val="001B0DF1"/>
    <w:rsid w:val="001D3A0A"/>
    <w:rsid w:val="002B474B"/>
    <w:rsid w:val="002B4C5D"/>
    <w:rsid w:val="002C31AF"/>
    <w:rsid w:val="002D6AB4"/>
    <w:rsid w:val="002E4137"/>
    <w:rsid w:val="002F606E"/>
    <w:rsid w:val="00312E91"/>
    <w:rsid w:val="00340887"/>
    <w:rsid w:val="003867A4"/>
    <w:rsid w:val="003A4E34"/>
    <w:rsid w:val="003B6671"/>
    <w:rsid w:val="003E5F7B"/>
    <w:rsid w:val="00463D96"/>
    <w:rsid w:val="0048405C"/>
    <w:rsid w:val="00494200"/>
    <w:rsid w:val="004B3E1B"/>
    <w:rsid w:val="004C1106"/>
    <w:rsid w:val="004C7021"/>
    <w:rsid w:val="004D5466"/>
    <w:rsid w:val="005206B0"/>
    <w:rsid w:val="0058119D"/>
    <w:rsid w:val="005D493A"/>
    <w:rsid w:val="005D59B4"/>
    <w:rsid w:val="00614D6B"/>
    <w:rsid w:val="00637BCA"/>
    <w:rsid w:val="00666244"/>
    <w:rsid w:val="0067277B"/>
    <w:rsid w:val="00690DB8"/>
    <w:rsid w:val="006A479C"/>
    <w:rsid w:val="006A4AD0"/>
    <w:rsid w:val="006F239A"/>
    <w:rsid w:val="007276AB"/>
    <w:rsid w:val="007823D2"/>
    <w:rsid w:val="00800496"/>
    <w:rsid w:val="00810B7F"/>
    <w:rsid w:val="008311FE"/>
    <w:rsid w:val="00877A45"/>
    <w:rsid w:val="008F7625"/>
    <w:rsid w:val="00905B40"/>
    <w:rsid w:val="009C3899"/>
    <w:rsid w:val="00AE2B91"/>
    <w:rsid w:val="00AF370A"/>
    <w:rsid w:val="00BA37FF"/>
    <w:rsid w:val="00BF482E"/>
    <w:rsid w:val="00BF5F2B"/>
    <w:rsid w:val="00C50D9C"/>
    <w:rsid w:val="00CB6EDA"/>
    <w:rsid w:val="00CF4EFC"/>
    <w:rsid w:val="00D13AB7"/>
    <w:rsid w:val="00D422C0"/>
    <w:rsid w:val="00D654B8"/>
    <w:rsid w:val="00DB5FC8"/>
    <w:rsid w:val="00DD6F7A"/>
    <w:rsid w:val="00E320CD"/>
    <w:rsid w:val="00EB1ADC"/>
    <w:rsid w:val="00EE7954"/>
    <w:rsid w:val="00FE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22C0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paragraph" w:styleId="Header">
    <w:name w:val="header"/>
    <w:basedOn w:val="Normal"/>
    <w:link w:val="HeaderChar"/>
    <w:uiPriority w:val="99"/>
    <w:rsid w:val="00386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67A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67A4"/>
    <w:pP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67A4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3867A4"/>
    <w:pPr>
      <w:widowControl/>
      <w:spacing w:before="100" w:beforeAutospacing="1" w:after="100" w:afterAutospacing="1" w:line="600" w:lineRule="exact"/>
      <w:ind w:firstLineChars="200" w:firstLine="640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3867A4"/>
    <w:pPr>
      <w:ind w:firstLineChars="200" w:firstLine="640"/>
    </w:pPr>
    <w:rPr>
      <w:rFonts w:ascii="仿宋_GB2312" w:eastAsia="仿宋_GB2312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67A4"/>
    <w:rPr>
      <w:rFonts w:ascii="仿宋_GB2312" w:eastAsia="仿宋_GB2312"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3867A4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7823D2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rsid w:val="00D654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2</Pages>
  <Words>111</Words>
  <Characters>633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贵阳市第二人民医院（贵阳市金阳医院）2017年面向社会公开招聘事业编制工作</dc:title>
  <dc:subject/>
  <dc:creator>183809821@qq.com</dc:creator>
  <cp:keywords/>
  <dc:description/>
  <cp:lastModifiedBy>刘娟</cp:lastModifiedBy>
  <cp:revision>28</cp:revision>
  <dcterms:created xsi:type="dcterms:W3CDTF">2017-10-17T01:44:00Z</dcterms:created>
  <dcterms:modified xsi:type="dcterms:W3CDTF">2017-10-26T07:35:00Z</dcterms:modified>
</cp:coreProperties>
</file>